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ABA3D" w14:textId="26FDD5AE" w:rsidR="006B2F86" w:rsidRDefault="00E07E9A" w:rsidP="00E71FC3">
      <w:pPr>
        <w:pStyle w:val="NoSpacing"/>
      </w:pPr>
      <w:r>
        <w:rPr>
          <w:u w:val="single"/>
        </w:rPr>
        <w:t>Robert KIRSACRE</w:t>
      </w:r>
      <w:r>
        <w:t xml:space="preserve">   </w:t>
      </w:r>
      <w:proofErr w:type="gramStart"/>
      <w:r>
        <w:t xml:space="preserve">   (</w:t>
      </w:r>
      <w:proofErr w:type="gramEnd"/>
      <w:r>
        <w:t>d.1458)</w:t>
      </w:r>
    </w:p>
    <w:p w14:paraId="72FB2F1A" w14:textId="1A547CF7" w:rsidR="00E07E9A" w:rsidRDefault="00E07E9A" w:rsidP="00E71FC3">
      <w:pPr>
        <w:pStyle w:val="NoSpacing"/>
      </w:pPr>
      <w:r>
        <w:t xml:space="preserve">of </w:t>
      </w:r>
      <w:proofErr w:type="spellStart"/>
      <w:r>
        <w:t>Heslerton</w:t>
      </w:r>
      <w:proofErr w:type="spellEnd"/>
      <w:r>
        <w:t>, North Riding of Yorkshire.</w:t>
      </w:r>
    </w:p>
    <w:p w14:paraId="364AC694" w14:textId="6DB0F41B" w:rsidR="00E07E9A" w:rsidRDefault="00E07E9A" w:rsidP="00E71FC3">
      <w:pPr>
        <w:pStyle w:val="NoSpacing"/>
      </w:pPr>
    </w:p>
    <w:p w14:paraId="38918F91" w14:textId="433D8CE9" w:rsidR="00E07E9A" w:rsidRDefault="00E07E9A" w:rsidP="00E71FC3">
      <w:pPr>
        <w:pStyle w:val="NoSpacing"/>
      </w:pPr>
    </w:p>
    <w:p w14:paraId="2B539B51" w14:textId="29AEF839" w:rsidR="00E07E9A" w:rsidRDefault="00E07E9A" w:rsidP="00E71FC3">
      <w:pPr>
        <w:pStyle w:val="NoSpacing"/>
      </w:pPr>
      <w:r>
        <w:t>20 Oct.1458</w:t>
      </w:r>
      <w:r>
        <w:tab/>
        <w:t>He made his Will.   (W.Y.R.p.98)</w:t>
      </w:r>
    </w:p>
    <w:p w14:paraId="3875714F" w14:textId="790E3116" w:rsidR="00E07E9A" w:rsidRDefault="00780763" w:rsidP="00E71FC3">
      <w:pPr>
        <w:pStyle w:val="NoSpacing"/>
      </w:pPr>
      <w:r>
        <w:t>14 Nov.</w:t>
      </w:r>
      <w:r>
        <w:tab/>
        <w:t>Probate of his Will.  (ibid.)</w:t>
      </w:r>
    </w:p>
    <w:p w14:paraId="307DFF46" w14:textId="6CB6DD32" w:rsidR="00780763" w:rsidRDefault="00780763" w:rsidP="00E71FC3">
      <w:pPr>
        <w:pStyle w:val="NoSpacing"/>
      </w:pPr>
    </w:p>
    <w:p w14:paraId="3E50ACEB" w14:textId="3806809F" w:rsidR="00780763" w:rsidRDefault="00780763" w:rsidP="00E71FC3">
      <w:pPr>
        <w:pStyle w:val="NoSpacing"/>
      </w:pPr>
    </w:p>
    <w:p w14:paraId="6C813803" w14:textId="5BDB4863" w:rsidR="00780763" w:rsidRPr="00E07E9A" w:rsidRDefault="00780763" w:rsidP="00E71FC3">
      <w:pPr>
        <w:pStyle w:val="NoSpacing"/>
      </w:pPr>
      <w:r>
        <w:t>26 February 2019</w:t>
      </w:r>
      <w:bookmarkStart w:id="0" w:name="_GoBack"/>
      <w:bookmarkEnd w:id="0"/>
    </w:p>
    <w:sectPr w:rsidR="00780763" w:rsidRPr="00E07E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F7A06" w14:textId="77777777" w:rsidR="00E07E9A" w:rsidRDefault="00E07E9A" w:rsidP="00E71FC3">
      <w:pPr>
        <w:spacing w:after="0" w:line="240" w:lineRule="auto"/>
      </w:pPr>
      <w:r>
        <w:separator/>
      </w:r>
    </w:p>
  </w:endnote>
  <w:endnote w:type="continuationSeparator" w:id="0">
    <w:p w14:paraId="56293655" w14:textId="77777777" w:rsidR="00E07E9A" w:rsidRDefault="00E07E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F17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4EC33" w14:textId="77777777" w:rsidR="00E07E9A" w:rsidRDefault="00E07E9A" w:rsidP="00E71FC3">
      <w:pPr>
        <w:spacing w:after="0" w:line="240" w:lineRule="auto"/>
      </w:pPr>
      <w:r>
        <w:separator/>
      </w:r>
    </w:p>
  </w:footnote>
  <w:footnote w:type="continuationSeparator" w:id="0">
    <w:p w14:paraId="2E2B5867" w14:textId="77777777" w:rsidR="00E07E9A" w:rsidRDefault="00E07E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E9A"/>
    <w:rsid w:val="001A7C09"/>
    <w:rsid w:val="00577BD5"/>
    <w:rsid w:val="00656CBA"/>
    <w:rsid w:val="006A1F77"/>
    <w:rsid w:val="00733BE7"/>
    <w:rsid w:val="00780763"/>
    <w:rsid w:val="00AB52E8"/>
    <w:rsid w:val="00B16D3F"/>
    <w:rsid w:val="00BB41AC"/>
    <w:rsid w:val="00E07E9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1DAF4"/>
  <w15:chartTrackingRefBased/>
  <w15:docId w15:val="{A024D796-098D-43F9-B771-8B0A47BC3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2019-02-26T21:01:00Z</dcterms:created>
  <dcterms:modified xsi:type="dcterms:W3CDTF">2019-02-26T21:14:00Z</dcterms:modified>
</cp:coreProperties>
</file>